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B3" w:rsidRPr="001A0DE8" w:rsidRDefault="00356DB3" w:rsidP="006533EC">
      <w:pPr>
        <w:tabs>
          <w:tab w:val="left" w:pos="6572"/>
        </w:tabs>
        <w:bidi/>
        <w:spacing w:line="360" w:lineRule="auto"/>
        <w:ind w:right="-567"/>
        <w:jc w:val="right"/>
        <w:rPr>
          <w:b/>
          <w:bCs/>
          <w:rtl/>
        </w:rPr>
      </w:pPr>
      <w:r>
        <w:rPr>
          <w:noProof/>
        </w:rPr>
        <w:pict>
          <v:group id="_x0000_s1026" style="position:absolute;margin-left:-36pt;margin-top:-18pt;width:41.9pt;height:59.25pt;z-index:251648512" coordorigin="294,774" coordsize="838,1185">
            <v:oval id="_x0000_s1027" style="position:absolute;left:294;top:774;width:796;height:1185" filled="f">
              <v:textbox style="mso-next-textbox:#_x0000_s1027">
                <w:txbxContent>
                  <w:p w:rsidR="00356DB3" w:rsidRDefault="00356DB3" w:rsidP="005B5D0C">
                    <w:pPr>
                      <w:rPr>
                        <w:noProof/>
                        <w:sz w:val="18"/>
                        <w:szCs w:val="18"/>
                      </w:rPr>
                    </w:pPr>
                  </w:p>
                  <w:p w:rsidR="00356DB3" w:rsidRPr="00E6642C" w:rsidRDefault="00356DB3" w:rsidP="005B5D0C">
                    <w:pPr>
                      <w:rPr>
                        <w:sz w:val="18"/>
                        <w:szCs w:val="18"/>
                      </w:rPr>
                    </w:pPr>
                  </w:p>
                  <w:p w:rsidR="00356DB3" w:rsidRDefault="00356DB3" w:rsidP="005B5D0C">
                    <w:pPr>
                      <w:jc w:val="center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sz w:val="28"/>
                        <w:szCs w:val="28"/>
                        <w:rtl/>
                      </w:rPr>
                      <w:t>20</w:t>
                    </w:r>
                  </w:p>
                  <w:p w:rsidR="00356DB3" w:rsidRPr="00E6642C" w:rsidRDefault="00356DB3" w:rsidP="005B5D0C">
                    <w:pPr>
                      <w:jc w:val="center"/>
                      <w:rPr>
                        <w:sz w:val="28"/>
                        <w:szCs w:val="28"/>
                        <w:rtl/>
                      </w:rPr>
                    </w:pPr>
                  </w:p>
                  <w:p w:rsidR="00356DB3" w:rsidRDefault="00356DB3" w:rsidP="005B5D0C">
                    <w:pPr>
                      <w:jc w:val="center"/>
                      <w:rPr>
                        <w:sz w:val="28"/>
                        <w:szCs w:val="28"/>
                        <w:rtl/>
                      </w:rPr>
                    </w:pPr>
                  </w:p>
                  <w:p w:rsidR="00356DB3" w:rsidRPr="00E6642C" w:rsidRDefault="00356DB3" w:rsidP="005B5D0C">
                    <w:pPr>
                      <w:jc w:val="center"/>
                      <w:rPr>
                        <w:sz w:val="28"/>
                        <w:szCs w:val="28"/>
                        <w:rtl/>
                      </w:rPr>
                    </w:pP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36;top:1325;width:796;height:0" o:connectortype="straight"/>
            <w10:wrap type="square"/>
          </v:group>
        </w:pict>
      </w:r>
      <w:r>
        <w:rPr>
          <w:b/>
          <w:bCs/>
          <w:rtl/>
        </w:rPr>
        <w:t xml:space="preserve"> </w:t>
      </w:r>
      <w:r w:rsidRPr="001A0DE8">
        <w:rPr>
          <w:b/>
          <w:bCs/>
          <w:rtl/>
        </w:rPr>
        <w:t xml:space="preserve">                              درجة اختبارالعملي= </w:t>
      </w:r>
    </w:p>
    <w:p w:rsidR="00356DB3" w:rsidRPr="001A0DE8" w:rsidRDefault="00356DB3" w:rsidP="00CE46FD">
      <w:pPr>
        <w:pStyle w:val="1"/>
        <w:bidi/>
        <w:spacing w:line="360" w:lineRule="auto"/>
        <w:ind w:left="0" w:right="-567"/>
        <w:rPr>
          <w:rFonts w:ascii="Arial Unicode MS" w:eastAsia="Arial Unicode MS" w:hAnsi="Arial Unicode MS" w:cs="Monotype Koufi"/>
          <w:b/>
          <w:bCs/>
          <w:noProof/>
          <w:sz w:val="32"/>
          <w:szCs w:val="32"/>
          <w:u w:val="single"/>
        </w:rPr>
      </w:pPr>
      <w:r>
        <w:rPr>
          <w:noProof/>
        </w:rPr>
        <w:pict>
          <v:group id="_x0000_s1029" style="position:absolute;left:0;text-align:left;margin-left:230.7pt;margin-top:6.3pt;width:49.3pt;height:30.6pt;z-index:251660800" coordorigin="7134,2214" coordsize="1226,612">
            <v:rect id="_x0000_s1030" style="position:absolute;left:7134;top:2214;width:1226;height:612">
              <v:textbox>
                <w:txbxContent>
                  <w:p w:rsidR="00356DB3" w:rsidRDefault="00356DB3">
                    <w:pPr>
                      <w:rPr>
                        <w:rtl/>
                      </w:rPr>
                    </w:pPr>
                  </w:p>
                  <w:p w:rsidR="00356DB3" w:rsidRPr="001C29B3" w:rsidRDefault="00356DB3" w:rsidP="001C29B3">
                    <w:pPr>
                      <w:jc w:val="center"/>
                      <w:rPr>
                        <w:b/>
                        <w:bCs/>
                      </w:rPr>
                    </w:pPr>
                    <w:r w:rsidRPr="001C29B3">
                      <w:rPr>
                        <w:b/>
                        <w:bCs/>
                        <w:rtl/>
                      </w:rPr>
                      <w:t>11</w:t>
                    </w:r>
                  </w:p>
                </w:txbxContent>
              </v:textbox>
            </v:rect>
            <v:line id="_x0000_s1031" style="position:absolute" from="7134,2574" to="8334,2574"/>
            <w10:wrap type="square"/>
          </v:group>
        </w:pict>
      </w:r>
      <w:r w:rsidRPr="001A0DE8">
        <w:rPr>
          <w:rFonts w:eastAsia="Arial Unicode MS" w:cs="Monotype Koufi"/>
          <w:b/>
          <w:bCs/>
          <w:noProof/>
          <w:sz w:val="32"/>
          <w:szCs w:val="32"/>
          <w:u w:val="single"/>
        </w:rPr>
        <w:t xml:space="preserve"> </w:t>
      </w:r>
      <w:r w:rsidRPr="001A0DE8">
        <w:rPr>
          <w:rFonts w:cs="Monotype Koufi"/>
          <w:b/>
          <w:bCs/>
          <w:noProof/>
          <w:sz w:val="32"/>
          <w:szCs w:val="32"/>
          <w:u w:val="single"/>
          <w:rtl/>
        </w:rPr>
        <w:t>السؤال الاول : أكملــــــــــي :</w:t>
      </w:r>
    </w:p>
    <w:p w:rsidR="00356DB3" w:rsidRPr="001A0DE8" w:rsidRDefault="00356DB3" w:rsidP="00D604EF">
      <w:pPr>
        <w:jc w:val="right"/>
        <w:rPr>
          <w:rFonts w:ascii="Estrangelo Edessa" w:hAnsi="Estrangelo Edessa"/>
          <w:b/>
          <w:bCs/>
          <w:sz w:val="28"/>
          <w:szCs w:val="28"/>
          <w:u w:val="single"/>
        </w:rPr>
      </w:pPr>
    </w:p>
    <w:p w:rsidR="00356DB3" w:rsidRPr="001A0DE8" w:rsidRDefault="00356DB3" w:rsidP="00CE46FD">
      <w:pPr>
        <w:jc w:val="right"/>
        <w:rPr>
          <w:rFonts w:ascii="Estrangelo Edessa" w:hAnsi="Estrangelo Edessa"/>
          <w:b/>
          <w:bCs/>
          <w:sz w:val="28"/>
          <w:szCs w:val="28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30pt;margin-top:18.55pt;width:326.7pt;height:207pt;z-index:251665920">
            <v:imagedata r:id="rId7" o:title="" cropbottom="12344f" cropright="6505f"/>
            <w10:wrap type="square"/>
          </v:shape>
        </w:pic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تنقسم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منطقة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الطباعه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باللمس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الى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اربعة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صفوف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 xml:space="preserve">: ( </w:t>
      </w:r>
      <w:r w:rsidRPr="001A0DE8">
        <w:rPr>
          <w:rFonts w:ascii="Estrangelo Edessa" w:hAnsi="Estrangelo Edessa" w:hint="eastAsia"/>
          <w:b/>
          <w:bCs/>
          <w:sz w:val="28"/>
          <w:szCs w:val="28"/>
          <w:u w:val="single"/>
          <w:rtl/>
        </w:rPr>
        <w:t>درجتان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  <w:rtl/>
        </w:rPr>
        <w:t>)</w:t>
      </w:r>
      <w:r w:rsidRPr="001A0DE8">
        <w:rPr>
          <w:rFonts w:ascii="Estrangelo Edessa" w:hAnsi="Estrangelo Edessa"/>
          <w:b/>
          <w:bCs/>
          <w:sz w:val="28"/>
          <w:szCs w:val="28"/>
          <w:u w:val="single"/>
        </w:rPr>
        <w:t xml:space="preserve"> </w:t>
      </w:r>
      <w:r w:rsidRPr="001A0DE8">
        <w:rPr>
          <w:rFonts w:ascii="Estrangelo Edessa" w:hAnsi="Estrangelo Edessa" w:hint="eastAsia"/>
          <w:b/>
          <w:bCs/>
          <w:sz w:val="28"/>
          <w:szCs w:val="28"/>
          <w:rtl/>
        </w:rPr>
        <w:t>أ</w:t>
      </w:r>
      <w:r w:rsidRPr="001A0DE8">
        <w:rPr>
          <w:rFonts w:ascii="Estrangelo Edessa" w:hAnsi="Estrangelo Edessa"/>
          <w:b/>
          <w:bCs/>
          <w:sz w:val="28"/>
          <w:szCs w:val="28"/>
          <w:rtl/>
        </w:rPr>
        <w:t>)</w:t>
      </w:r>
    </w:p>
    <w:p w:rsidR="00356DB3" w:rsidRPr="001A0DE8" w:rsidRDefault="00356DB3" w:rsidP="005B5D0C">
      <w:pPr>
        <w:jc w:val="right"/>
        <w:rPr>
          <w:rFonts w:cs="Arial"/>
          <w:rtl/>
        </w:rPr>
      </w:pPr>
      <w:r>
        <w:rPr>
          <w:noProof/>
        </w:rPr>
        <w:pict>
          <v:roundrect id="_x0000_s1033" style="position:absolute;left:0;text-align:left;margin-left:18.2pt;margin-top:11.45pt;width:182.85pt;height:22.05pt;z-index:251654656" arcsize="10923f" strokeweight="1.5pt">
            <v:textbox style="mso-next-textbox:#_x0000_s1033">
              <w:txbxContent>
                <w:p w:rsidR="00356DB3" w:rsidRDefault="00356DB3" w:rsidP="00D604EF">
                  <w:pPr>
                    <w:bidi/>
                  </w:pPr>
                  <w:r>
                    <w:rPr>
                      <w:rtl/>
                    </w:rPr>
                    <w:t>صف.......................................</w:t>
                  </w:r>
                </w:p>
              </w:txbxContent>
            </v:textbox>
            <w10:wrap type="square"/>
          </v:roundrect>
        </w:pict>
      </w:r>
    </w:p>
    <w:p w:rsidR="00356DB3" w:rsidRPr="001A0DE8" w:rsidRDefault="00356DB3" w:rsidP="005B5D0C"/>
    <w:p w:rsidR="00356DB3" w:rsidRPr="001A0DE8" w:rsidRDefault="00356DB3" w:rsidP="005B5D0C">
      <w:pPr>
        <w:jc w:val="right"/>
      </w:pPr>
      <w:r>
        <w:rPr>
          <w:noProof/>
        </w:rPr>
        <w:pict>
          <v:roundrect id="_x0000_s1034" style="position:absolute;left:0;text-align:left;margin-left:24.2pt;margin-top:3.45pt;width:182.85pt;height:22.05pt;z-index:251653632" arcsize="10923f" o:regroupid="1" strokeweight="1.5pt">
            <v:textbox style="mso-next-textbox:#_x0000_s1034">
              <w:txbxContent>
                <w:p w:rsidR="00356DB3" w:rsidRDefault="00356DB3" w:rsidP="005B5D0C">
                  <w:pPr>
                    <w:bidi/>
                  </w:pPr>
                  <w:r>
                    <w:rPr>
                      <w:rtl/>
                    </w:rPr>
                    <w:t>الصف......................................</w:t>
                  </w:r>
                </w:p>
              </w:txbxContent>
            </v:textbox>
            <w10:wrap type="square"/>
          </v:roundrect>
        </w:pict>
      </w:r>
    </w:p>
    <w:p w:rsidR="00356DB3" w:rsidRPr="001A0DE8" w:rsidRDefault="00356DB3" w:rsidP="005B5D0C">
      <w:r>
        <w:rPr>
          <w:noProof/>
        </w:rPr>
        <w:pict>
          <v:roundrect id="_x0000_s1035" style="position:absolute;margin-left:20.95pt;margin-top:12.45pt;width:182.85pt;height:22.05pt;z-index:251652608" arcsize="10923f" o:regroupid="1" strokeweight="1.5pt">
            <v:textbox style="mso-next-textbox:#_x0000_s1035">
              <w:txbxContent>
                <w:p w:rsidR="00356DB3" w:rsidRDefault="00356DB3" w:rsidP="00D604EF">
                  <w:pPr>
                    <w:jc w:val="right"/>
                  </w:pPr>
                  <w:r>
                    <w:rPr>
                      <w:rtl/>
                    </w:rPr>
                    <w:t>صف.......................................</w:t>
                  </w:r>
                </w:p>
              </w:txbxContent>
            </v:textbox>
            <w10:wrap type="square"/>
          </v:roundrect>
        </w:pict>
      </w:r>
    </w:p>
    <w:p w:rsidR="00356DB3" w:rsidRPr="001A0DE8" w:rsidRDefault="00356DB3" w:rsidP="005B5D0C"/>
    <w:p w:rsidR="00356DB3" w:rsidRPr="001A0DE8" w:rsidRDefault="00356DB3" w:rsidP="00CE46FD">
      <w:pPr>
        <w:tabs>
          <w:tab w:val="left" w:pos="6008"/>
        </w:tabs>
        <w:rPr>
          <w:rtl/>
        </w:rPr>
      </w:pPr>
      <w:r>
        <w:rPr>
          <w:noProof/>
        </w:rPr>
        <w:pict>
          <v:roundrect id="_x0000_s1036" style="position:absolute;margin-left:18.2pt;margin-top:8.25pt;width:182.85pt;height:22.05pt;z-index:251666944" arcsize="10923f" o:regroupid="1" strokeweight="1.5pt">
            <v:textbox style="mso-next-textbox:#_x0000_s1036">
              <w:txbxContent>
                <w:p w:rsidR="00356DB3" w:rsidRDefault="00356DB3" w:rsidP="005B5D0C">
                  <w:pPr>
                    <w:bidi/>
                  </w:pPr>
                  <w:r>
                    <w:rPr>
                      <w:rtl/>
                    </w:rPr>
                    <w:t>الصف.......................................</w:t>
                  </w:r>
                </w:p>
              </w:txbxContent>
            </v:textbox>
            <w10:wrap type="square"/>
          </v:roundrect>
        </w:pict>
      </w:r>
      <w:r w:rsidRPr="001A0DE8">
        <w:tab/>
      </w:r>
    </w:p>
    <w:p w:rsidR="00356DB3" w:rsidRDefault="00356DB3" w:rsidP="001C29B3">
      <w:pPr>
        <w:bidi/>
        <w:rPr>
          <w:rFonts w:cs="Monotype Koufi"/>
          <w:u w:val="single"/>
        </w:rPr>
      </w:pPr>
    </w:p>
    <w:p w:rsidR="00356DB3" w:rsidRDefault="00356DB3" w:rsidP="00463261">
      <w:pPr>
        <w:bidi/>
        <w:rPr>
          <w:rFonts w:cs="Monotype Koufi"/>
          <w:u w:val="single"/>
        </w:rPr>
      </w:pPr>
    </w:p>
    <w:p w:rsidR="00356DB3" w:rsidRPr="001A0DE8" w:rsidRDefault="00356DB3" w:rsidP="00463261">
      <w:pPr>
        <w:bidi/>
        <w:rPr>
          <w:rFonts w:cs="Monotype Koufi"/>
          <w:sz w:val="28"/>
          <w:szCs w:val="28"/>
          <w:u w:val="single"/>
          <w:rtl/>
        </w:rPr>
      </w:pPr>
      <w:r w:rsidRPr="001A0DE8">
        <w:rPr>
          <w:rFonts w:cs="Monotype Koufi"/>
          <w:u w:val="single"/>
          <w:rtl/>
        </w:rPr>
        <w:t xml:space="preserve">ب) </w:t>
      </w:r>
      <w:r w:rsidRPr="001A0DE8">
        <w:rPr>
          <w:rFonts w:cs="Monotype Koufi"/>
          <w:sz w:val="28"/>
          <w:szCs w:val="28"/>
          <w:u w:val="single"/>
          <w:rtl/>
        </w:rPr>
        <w:t>قومي بتوزيع الحروف على اصابع اليدين: ( 9 درجات)</w:t>
      </w:r>
    </w:p>
    <w:p w:rsidR="00356DB3" w:rsidRPr="001A0DE8" w:rsidRDefault="00356DB3" w:rsidP="001C29B3">
      <w:pPr>
        <w:bidi/>
        <w:rPr>
          <w:rFonts w:cs="Monotype Koufi"/>
          <w:sz w:val="28"/>
          <w:szCs w:val="28"/>
          <w:u w:val="single"/>
          <w:rtl/>
        </w:rPr>
      </w:pPr>
      <w:r w:rsidRPr="001A0DE8">
        <w:rPr>
          <w:rFonts w:cs="Monotype Koufi"/>
          <w:sz w:val="28"/>
          <w:szCs w:val="28"/>
          <w:u w:val="single"/>
          <w:rtl/>
        </w:rPr>
        <w:t xml:space="preserve">1- صف الارتكاز: ( 3 درجات) </w:t>
      </w:r>
    </w:p>
    <w:p w:rsidR="00356DB3" w:rsidRPr="001A0DE8" w:rsidRDefault="00356DB3" w:rsidP="005B5D0C"/>
    <w:tbl>
      <w:tblPr>
        <w:tblpPr w:leftFromText="180" w:rightFromText="180" w:vertAnchor="page" w:horzAnchor="margin" w:tblpXSpec="right" w:tblpY="859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52"/>
        <w:gridCol w:w="552"/>
        <w:gridCol w:w="1104"/>
        <w:gridCol w:w="1104"/>
        <w:gridCol w:w="552"/>
        <w:gridCol w:w="552"/>
        <w:gridCol w:w="552"/>
        <w:gridCol w:w="552"/>
        <w:gridCol w:w="1104"/>
        <w:gridCol w:w="1104"/>
        <w:gridCol w:w="1104"/>
      </w:tblGrid>
      <w:tr w:rsidR="00356DB3" w:rsidRPr="001A0DE8" w:rsidTr="006533EC">
        <w:tc>
          <w:tcPr>
            <w:tcW w:w="4416" w:type="dxa"/>
            <w:gridSpan w:val="6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اليمنى</w:t>
            </w:r>
          </w:p>
        </w:tc>
        <w:tc>
          <w:tcPr>
            <w:tcW w:w="4416" w:type="dxa"/>
            <w:gridSpan w:val="5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اليسرى</w:t>
            </w:r>
          </w:p>
        </w:tc>
      </w:tr>
      <w:tr w:rsidR="00356DB3" w:rsidRPr="001A0DE8" w:rsidTr="006533EC"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</w:tr>
      <w:tr w:rsidR="00356DB3" w:rsidRPr="001A0DE8" w:rsidTr="006533EC"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ط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ن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ي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ش</w:t>
            </w:r>
          </w:p>
        </w:tc>
      </w:tr>
    </w:tbl>
    <w:p w:rsidR="00356DB3" w:rsidRPr="001A0DE8" w:rsidRDefault="00356DB3" w:rsidP="005B5D0C"/>
    <w:p w:rsidR="00356DB3" w:rsidRPr="001A0DE8" w:rsidRDefault="00356DB3" w:rsidP="005B5D0C"/>
    <w:p w:rsidR="00356DB3" w:rsidRPr="001A0DE8" w:rsidRDefault="00356DB3" w:rsidP="005B5D0C"/>
    <w:p w:rsidR="00356DB3" w:rsidRPr="001A0DE8" w:rsidRDefault="00356DB3" w:rsidP="005B5D0C"/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1C29B3">
      <w:pPr>
        <w:bidi/>
        <w:rPr>
          <w:rFonts w:cs="Monotype Koufi"/>
          <w:sz w:val="28"/>
          <w:szCs w:val="28"/>
          <w:u w:val="single"/>
          <w:rtl/>
        </w:rPr>
      </w:pPr>
      <w:r w:rsidRPr="001A0DE8">
        <w:rPr>
          <w:rFonts w:cs="Monotype Koufi"/>
          <w:sz w:val="28"/>
          <w:szCs w:val="28"/>
          <w:u w:val="single"/>
          <w:rtl/>
        </w:rPr>
        <w:t>2-الصف العلوي: ( 3 درجات)</w:t>
      </w:r>
    </w:p>
    <w:tbl>
      <w:tblPr>
        <w:tblpPr w:leftFromText="180" w:rightFromText="180" w:vertAnchor="page" w:horzAnchor="margin" w:tblpXSpec="right" w:tblpY="1075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272"/>
        <w:gridCol w:w="1104"/>
        <w:gridCol w:w="1104"/>
        <w:gridCol w:w="552"/>
        <w:gridCol w:w="552"/>
        <w:gridCol w:w="552"/>
        <w:gridCol w:w="552"/>
        <w:gridCol w:w="1104"/>
        <w:gridCol w:w="1104"/>
        <w:gridCol w:w="1104"/>
      </w:tblGrid>
      <w:tr w:rsidR="00356DB3" w:rsidRPr="001A0DE8" w:rsidTr="006533EC">
        <w:tc>
          <w:tcPr>
            <w:tcW w:w="4584" w:type="dxa"/>
            <w:gridSpan w:val="5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اليمنى</w:t>
            </w:r>
          </w:p>
        </w:tc>
        <w:tc>
          <w:tcPr>
            <w:tcW w:w="4416" w:type="dxa"/>
            <w:gridSpan w:val="5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اليسرى</w:t>
            </w:r>
          </w:p>
        </w:tc>
      </w:tr>
      <w:tr w:rsidR="00356DB3" w:rsidRPr="001A0DE8" w:rsidTr="006533EC">
        <w:tc>
          <w:tcPr>
            <w:tcW w:w="127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</w:tr>
      <w:tr w:rsidR="00356DB3" w:rsidRPr="001A0DE8" w:rsidTr="006533EC">
        <w:tc>
          <w:tcPr>
            <w:tcW w:w="127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دج ح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ع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غ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ص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</w:tr>
    </w:tbl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1C29B3">
      <w:pPr>
        <w:bidi/>
        <w:rPr>
          <w:rFonts w:cs="Monotype Koufi"/>
          <w:sz w:val="28"/>
          <w:szCs w:val="28"/>
          <w:u w:val="single"/>
          <w:rtl/>
        </w:rPr>
      </w:pPr>
      <w:r w:rsidRPr="001A0DE8">
        <w:rPr>
          <w:rFonts w:cs="Monotype Koufi"/>
          <w:sz w:val="28"/>
          <w:szCs w:val="28"/>
          <w:u w:val="single"/>
          <w:rtl/>
        </w:rPr>
        <w:t>3- الصف السفلي:( 3 درجات)</w:t>
      </w: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tbl>
      <w:tblPr>
        <w:tblpPr w:leftFromText="180" w:rightFromText="180" w:vertAnchor="page" w:horzAnchor="margin" w:tblpXSpec="right" w:tblpY="1327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104"/>
        <w:gridCol w:w="1104"/>
        <w:gridCol w:w="1104"/>
        <w:gridCol w:w="552"/>
        <w:gridCol w:w="552"/>
        <w:gridCol w:w="552"/>
        <w:gridCol w:w="552"/>
        <w:gridCol w:w="1104"/>
        <w:gridCol w:w="1104"/>
        <w:gridCol w:w="1104"/>
      </w:tblGrid>
      <w:tr w:rsidR="00356DB3" w:rsidRPr="001A0DE8" w:rsidTr="006533EC">
        <w:tc>
          <w:tcPr>
            <w:tcW w:w="4416" w:type="dxa"/>
            <w:gridSpan w:val="5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اليمنى</w:t>
            </w:r>
          </w:p>
        </w:tc>
        <w:tc>
          <w:tcPr>
            <w:tcW w:w="4416" w:type="dxa"/>
            <w:gridSpan w:val="5"/>
            <w:shd w:val="clear" w:color="auto" w:fill="D9D9D9"/>
          </w:tcPr>
          <w:p w:rsidR="00356DB3" w:rsidRPr="001A0DE8" w:rsidRDefault="00356DB3" w:rsidP="006533EC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اليد اليسرى</w:t>
            </w:r>
          </w:p>
        </w:tc>
      </w:tr>
      <w:tr w:rsidR="00356DB3" w:rsidRPr="001A0DE8" w:rsidTr="006533EC"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  <w:gridSpan w:val="2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السبابة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الوسطى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البنصر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الخنصر</w:t>
            </w:r>
          </w:p>
        </w:tc>
      </w:tr>
      <w:tr w:rsidR="00356DB3" w:rsidRPr="001A0DE8" w:rsidTr="006533EC"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ظ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ى</w:t>
            </w: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52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ؤ</w:t>
            </w: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104" w:type="dxa"/>
          </w:tcPr>
          <w:p w:rsidR="00356DB3" w:rsidRPr="001A0DE8" w:rsidRDefault="00356DB3" w:rsidP="006533EC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ئـ</w:t>
            </w:r>
          </w:p>
        </w:tc>
      </w:tr>
    </w:tbl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CE46FD">
      <w:pPr>
        <w:rPr>
          <w:rFonts w:cs="Monotype Koufi"/>
          <w:sz w:val="28"/>
          <w:szCs w:val="28"/>
          <w:u w:val="single"/>
          <w:rtl/>
        </w:rPr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7" type="#_x0000_t66" style="position:absolute;margin-left:-6pt;margin-top:48.35pt;width:63pt;height:36pt;z-index:251661824">
            <v:textbox>
              <w:txbxContent>
                <w:p w:rsidR="00356DB3" w:rsidRPr="006415AC" w:rsidRDefault="00356DB3" w:rsidP="006415AC">
                  <w:pPr>
                    <w:jc w:val="right"/>
                    <w:rPr>
                      <w:b/>
                      <w:bCs/>
                    </w:rPr>
                  </w:pPr>
                  <w:r w:rsidRPr="006415AC">
                    <w:rPr>
                      <w:b/>
                      <w:bCs/>
                      <w:rtl/>
                    </w:rPr>
                    <w:t>يتبع</w:t>
                  </w:r>
                </w:p>
              </w:txbxContent>
            </v:textbox>
            <w10:wrap type="square"/>
          </v:shape>
        </w:pict>
      </w:r>
    </w:p>
    <w:p w:rsidR="00356DB3" w:rsidRDefault="00356DB3" w:rsidP="00D604EF">
      <w:pPr>
        <w:jc w:val="right"/>
        <w:rPr>
          <w:rFonts w:cs="Monotype Koufi"/>
          <w:sz w:val="28"/>
          <w:szCs w:val="28"/>
          <w:u w:val="single"/>
        </w:rPr>
      </w:pPr>
    </w:p>
    <w:p w:rsidR="00356DB3" w:rsidRDefault="00356DB3" w:rsidP="006533EC">
      <w:pPr>
        <w:jc w:val="right"/>
        <w:rPr>
          <w:rFonts w:cs="Monotype Koufi"/>
          <w:sz w:val="28"/>
          <w:szCs w:val="28"/>
          <w:u w:val="single"/>
        </w:rPr>
      </w:pPr>
      <w:r>
        <w:rPr>
          <w:noProof/>
        </w:rPr>
        <w:pict>
          <v:group id="_x0000_s1038" style="position:absolute;left:0;text-align:left;margin-left:-6pt;margin-top:-9pt;width:49.3pt;height:30.6pt;z-index:251662848" coordorigin="7134,2214" coordsize="1226,612">
            <v:rect id="_x0000_s1039" style="position:absolute;left:7134;top:2214;width:1226;height:612">
              <v:textbox>
                <w:txbxContent>
                  <w:p w:rsidR="00356DB3" w:rsidRDefault="00356DB3" w:rsidP="003172DA">
                    <w:pPr>
                      <w:rPr>
                        <w:rtl/>
                      </w:rPr>
                    </w:pPr>
                  </w:p>
                  <w:p w:rsidR="00356DB3" w:rsidRPr="001C29B3" w:rsidRDefault="00356DB3" w:rsidP="003172DA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rtl/>
                      </w:rPr>
                      <w:t>4</w:t>
                    </w:r>
                  </w:p>
                </w:txbxContent>
              </v:textbox>
            </v:rect>
            <v:line id="_x0000_s1040" style="position:absolute" from="7134,2574" to="8334,2574"/>
            <w10:wrap type="square"/>
          </v:group>
        </w:pict>
      </w:r>
      <w:r w:rsidRPr="001A0DE8">
        <w:rPr>
          <w:rFonts w:cs="Monotype Koufi"/>
          <w:sz w:val="28"/>
          <w:szCs w:val="28"/>
          <w:u w:val="single"/>
          <w:rtl/>
        </w:rPr>
        <w:t xml:space="preserve">السؤال </w:t>
      </w:r>
      <w:r>
        <w:rPr>
          <w:rFonts w:cs="Monotype Koufi"/>
          <w:sz w:val="28"/>
          <w:szCs w:val="28"/>
          <w:u w:val="single"/>
          <w:rtl/>
        </w:rPr>
        <w:t>الثاني:</w:t>
      </w:r>
    </w:p>
    <w:p w:rsidR="00356DB3" w:rsidRDefault="00356DB3" w:rsidP="00D604EF">
      <w:pPr>
        <w:jc w:val="right"/>
        <w:rPr>
          <w:rFonts w:cs="Monotype Koufi"/>
          <w:sz w:val="28"/>
          <w:szCs w:val="28"/>
          <w:u w:val="single"/>
        </w:rPr>
      </w:pPr>
    </w:p>
    <w:p w:rsidR="00356DB3" w:rsidRPr="001A0DE8" w:rsidRDefault="00356DB3" w:rsidP="00D604EF">
      <w:pPr>
        <w:jc w:val="right"/>
        <w:rPr>
          <w:rFonts w:cs="Monotype Koufi"/>
          <w:sz w:val="28"/>
          <w:szCs w:val="28"/>
          <w:u w:val="single"/>
        </w:rPr>
      </w:pPr>
      <w:r w:rsidRPr="001A0DE8">
        <w:rPr>
          <w:rFonts w:cs="Monotype Koufi"/>
          <w:sz w:val="28"/>
          <w:szCs w:val="28"/>
          <w:u w:val="single"/>
          <w:rtl/>
        </w:rPr>
        <w:t>اكملي الجدول بذكر مواقع الرموز وصفوفها</w:t>
      </w:r>
      <w:r w:rsidRPr="001A0DE8">
        <w:rPr>
          <w:rFonts w:cs="Monotype Koufi"/>
          <w:sz w:val="28"/>
          <w:szCs w:val="28"/>
          <w:rtl/>
        </w:rPr>
        <w:t>:( اربع درجات)</w:t>
      </w:r>
    </w:p>
    <w:tbl>
      <w:tblPr>
        <w:tblpPr w:leftFromText="180" w:rightFromText="180" w:vertAnchor="page" w:horzAnchor="margin" w:tblpXSpec="right" w:tblpY="247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104"/>
        <w:gridCol w:w="48"/>
        <w:gridCol w:w="524"/>
        <w:gridCol w:w="600"/>
        <w:gridCol w:w="720"/>
        <w:gridCol w:w="600"/>
        <w:gridCol w:w="600"/>
        <w:gridCol w:w="510"/>
        <w:gridCol w:w="480"/>
        <w:gridCol w:w="600"/>
        <w:gridCol w:w="600"/>
        <w:gridCol w:w="480"/>
        <w:gridCol w:w="480"/>
        <w:gridCol w:w="720"/>
        <w:gridCol w:w="720"/>
      </w:tblGrid>
      <w:tr w:rsidR="00356DB3" w:rsidRPr="001A0DE8" w:rsidTr="00463261">
        <w:tc>
          <w:tcPr>
            <w:tcW w:w="1152" w:type="dxa"/>
            <w:gridSpan w:val="2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الرمز</w:t>
            </w:r>
          </w:p>
        </w:tc>
        <w:tc>
          <w:tcPr>
            <w:tcW w:w="524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>
              <w:rPr>
                <w:rFonts w:cs="AL-Hor"/>
                <w:sz w:val="28"/>
                <w:szCs w:val="28"/>
                <w:rtl/>
              </w:rPr>
              <w:t>(</w:t>
            </w:r>
          </w:p>
        </w:tc>
        <w:tc>
          <w:tcPr>
            <w:tcW w:w="60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)</w:t>
            </w:r>
          </w:p>
        </w:tc>
        <w:tc>
          <w:tcPr>
            <w:tcW w:w="72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!</w:t>
            </w:r>
          </w:p>
        </w:tc>
        <w:tc>
          <w:tcPr>
            <w:tcW w:w="60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&lt;</w:t>
            </w:r>
          </w:p>
        </w:tc>
        <w:tc>
          <w:tcPr>
            <w:tcW w:w="60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&gt;</w:t>
            </w:r>
          </w:p>
        </w:tc>
        <w:tc>
          <w:tcPr>
            <w:tcW w:w="51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؛</w:t>
            </w:r>
          </w:p>
        </w:tc>
        <w:tc>
          <w:tcPr>
            <w:tcW w:w="48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"</w:t>
            </w:r>
          </w:p>
        </w:tc>
        <w:tc>
          <w:tcPr>
            <w:tcW w:w="60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:</w:t>
            </w:r>
          </w:p>
        </w:tc>
        <w:tc>
          <w:tcPr>
            <w:tcW w:w="60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</w:rPr>
              <w:t>/</w:t>
            </w:r>
          </w:p>
        </w:tc>
        <w:tc>
          <w:tcPr>
            <w:tcW w:w="48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  <w:rtl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،</w:t>
            </w:r>
          </w:p>
        </w:tc>
        <w:tc>
          <w:tcPr>
            <w:tcW w:w="48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ـ</w:t>
            </w:r>
          </w:p>
        </w:tc>
        <w:tc>
          <w:tcPr>
            <w:tcW w:w="72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sz w:val="28"/>
                <w:szCs w:val="28"/>
              </w:rPr>
            </w:pPr>
            <w:r w:rsidRPr="001A0DE8">
              <w:rPr>
                <w:rFonts w:cs="AL-Hor"/>
                <w:sz w:val="28"/>
                <w:szCs w:val="28"/>
                <w:rtl/>
              </w:rPr>
              <w:t>؟</w:t>
            </w:r>
          </w:p>
        </w:tc>
        <w:tc>
          <w:tcPr>
            <w:tcW w:w="720" w:type="dxa"/>
            <w:shd w:val="clear" w:color="auto" w:fill="D9D9D9"/>
          </w:tcPr>
          <w:p w:rsidR="00356DB3" w:rsidRPr="001A0DE8" w:rsidRDefault="00356DB3" w:rsidP="00463261">
            <w:pPr>
              <w:bidi/>
              <w:jc w:val="center"/>
              <w:rPr>
                <w:rFonts w:cs="AL-Hor"/>
                <w:b/>
                <w:bCs/>
                <w:sz w:val="36"/>
                <w:szCs w:val="36"/>
              </w:rPr>
            </w:pPr>
            <w:r w:rsidRPr="001A0DE8">
              <w:rPr>
                <w:rFonts w:cs="AL-Hor"/>
                <w:b/>
                <w:bCs/>
                <w:sz w:val="36"/>
                <w:szCs w:val="36"/>
                <w:rtl/>
              </w:rPr>
              <w:t>.</w:t>
            </w:r>
          </w:p>
        </w:tc>
      </w:tr>
      <w:tr w:rsidR="00356DB3" w:rsidRPr="001A0DE8" w:rsidTr="00463261">
        <w:tc>
          <w:tcPr>
            <w:tcW w:w="1104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الموقع</w:t>
            </w:r>
          </w:p>
        </w:tc>
        <w:tc>
          <w:tcPr>
            <w:tcW w:w="572" w:type="dxa"/>
            <w:gridSpan w:val="2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60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72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60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60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51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48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60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60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48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48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72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720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ز</w:t>
            </w:r>
          </w:p>
        </w:tc>
      </w:tr>
      <w:tr w:rsidR="00356DB3" w:rsidRPr="001A0DE8" w:rsidTr="00463261">
        <w:tc>
          <w:tcPr>
            <w:tcW w:w="1104" w:type="dxa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  <w:r w:rsidRPr="001A0DE8">
              <w:rPr>
                <w:rFonts w:cs="Simplified Arabic"/>
                <w:sz w:val="28"/>
                <w:szCs w:val="28"/>
                <w:rtl/>
              </w:rPr>
              <w:t>الصف</w:t>
            </w:r>
          </w:p>
        </w:tc>
        <w:tc>
          <w:tcPr>
            <w:tcW w:w="1892" w:type="dxa"/>
            <w:gridSpan w:val="4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2640" w:type="dxa"/>
            <w:gridSpan w:val="5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356DB3" w:rsidRPr="001A0DE8" w:rsidRDefault="00356DB3" w:rsidP="00463261">
            <w:pPr>
              <w:bidi/>
              <w:jc w:val="center"/>
              <w:rPr>
                <w:rFonts w:cs="Simplified Arabic"/>
                <w:sz w:val="28"/>
                <w:szCs w:val="28"/>
              </w:rPr>
            </w:pPr>
          </w:p>
        </w:tc>
      </w:tr>
    </w:tbl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</w:rPr>
      </w:pP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ED10D9">
      <w:pPr>
        <w:jc w:val="right"/>
        <w:rPr>
          <w:rFonts w:cs="Monotype Koufi"/>
          <w:sz w:val="28"/>
          <w:szCs w:val="28"/>
          <w:u w:val="single"/>
          <w:rtl/>
        </w:rPr>
      </w:pPr>
    </w:p>
    <w:p w:rsidR="00356DB3" w:rsidRPr="001A0DE8" w:rsidRDefault="00356DB3" w:rsidP="00ED10D9">
      <w:pPr>
        <w:jc w:val="right"/>
        <w:rPr>
          <w:rFonts w:cs="Monotype Koufi"/>
          <w:sz w:val="28"/>
          <w:szCs w:val="28"/>
          <w:u w:val="single"/>
        </w:rPr>
      </w:pPr>
      <w:r>
        <w:rPr>
          <w:noProof/>
        </w:rPr>
        <w:pict>
          <v:group id="_x0000_s1041" style="position:absolute;left:0;text-align:left;margin-left:-12pt;margin-top:5.95pt;width:49.3pt;height:30.6pt;z-index:251663872" coordorigin="7134,2214" coordsize="1226,612">
            <v:rect id="_x0000_s1042" style="position:absolute;left:7134;top:2214;width:1226;height:612">
              <v:textbox>
                <w:txbxContent>
                  <w:p w:rsidR="00356DB3" w:rsidRDefault="00356DB3" w:rsidP="005F7FBE">
                    <w:pPr>
                      <w:rPr>
                        <w:rtl/>
                      </w:rPr>
                    </w:pPr>
                  </w:p>
                  <w:p w:rsidR="00356DB3" w:rsidRPr="001C29B3" w:rsidRDefault="00356DB3" w:rsidP="005F7FB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rtl/>
                      </w:rPr>
                      <w:t>5</w:t>
                    </w:r>
                  </w:p>
                </w:txbxContent>
              </v:textbox>
            </v:rect>
            <v:line id="_x0000_s1043" style="position:absolute" from="7134,2574" to="8334,2574"/>
            <w10:wrap type="square"/>
          </v:group>
        </w:pict>
      </w:r>
    </w:p>
    <w:p w:rsidR="00356DB3" w:rsidRPr="001A0DE8" w:rsidRDefault="00356DB3" w:rsidP="00ED10D9">
      <w:pPr>
        <w:jc w:val="right"/>
        <w:rPr>
          <w:rFonts w:cs="Monotype Koufi"/>
          <w:sz w:val="28"/>
          <w:szCs w:val="28"/>
          <w:u w:val="single"/>
          <w:rtl/>
        </w:rPr>
      </w:pPr>
      <w:r w:rsidRPr="001A0DE8">
        <w:rPr>
          <w:rFonts w:cs="Monotype Koufi"/>
          <w:sz w:val="28"/>
          <w:szCs w:val="28"/>
          <w:u w:val="single"/>
          <w:rtl/>
        </w:rPr>
        <w:t>السؤال الثالث:</w:t>
      </w:r>
    </w:p>
    <w:p w:rsidR="00356DB3" w:rsidRPr="001A0DE8" w:rsidRDefault="00356DB3" w:rsidP="00ED10D9">
      <w:pPr>
        <w:jc w:val="right"/>
        <w:rPr>
          <w:rFonts w:cs="Monotype Koufi"/>
          <w:sz w:val="28"/>
          <w:szCs w:val="28"/>
          <w:u w:val="single"/>
        </w:rPr>
      </w:pPr>
      <w:r w:rsidRPr="001A0DE8">
        <w:rPr>
          <w:rFonts w:cs="Monotype Koufi"/>
          <w:sz w:val="28"/>
          <w:szCs w:val="28"/>
          <w:u w:val="single"/>
          <w:rtl/>
        </w:rPr>
        <w:t xml:space="preserve">أ) </w:t>
      </w:r>
      <w:r w:rsidRPr="001A0DE8">
        <w:rPr>
          <w:rFonts w:cs="Monotype Koufi"/>
          <w:b/>
          <w:bCs/>
          <w:sz w:val="40"/>
          <w:szCs w:val="28"/>
          <w:rtl/>
        </w:rPr>
        <w:t>اكتبي رقم المفتاح أمام ما يناسبه من وظيفته في ما يلي:(3 درجات)</w:t>
      </w:r>
    </w:p>
    <w:p w:rsidR="00356DB3" w:rsidRPr="001A0DE8" w:rsidRDefault="00356DB3" w:rsidP="005B5D0C">
      <w:pPr>
        <w:jc w:val="right"/>
        <w:rPr>
          <w:rFonts w:cs="Monotype Koufi"/>
          <w:sz w:val="28"/>
          <w:szCs w:val="28"/>
          <w:u w:val="single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left:0;text-align:left;margin-left:444pt;margin-top:8.8pt;width:54pt;height:45pt;z-index:251649536" adj="2700" fillcolor="silver">
            <v:textbox style="mso-next-textbox:#_x0000_s1044">
              <w:txbxContent>
                <w:p w:rsidR="00356DB3" w:rsidRDefault="00356DB3" w:rsidP="005B5D0C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ED10D9">
                    <w:rPr>
                      <w:b/>
                      <w:bCs/>
                    </w:rPr>
                    <w:t>Del</w:t>
                  </w:r>
                  <w:r>
                    <w:rPr>
                      <w:b/>
                      <w:bCs/>
                    </w:rPr>
                    <w:t>ete</w:t>
                  </w:r>
                </w:p>
                <w:p w:rsidR="00356DB3" w:rsidRPr="00ED10D9" w:rsidRDefault="00356DB3" w:rsidP="00ED10D9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(1)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6" style="position:absolute;left:0;text-align:left;margin-left:390pt;margin-top:8.8pt;width:48pt;height:45pt;z-index:251659776" adj="2700" fillcolor="silver">
            <v:textbox style="mso-next-textbox:#_x0000_s1045">
              <w:txbxContent>
                <w:p w:rsidR="00356DB3" w:rsidRPr="00D44DD6" w:rsidRDefault="00356DB3" w:rsidP="00D44DD6">
                  <w:pPr>
                    <w:bidi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Alt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(2)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6" style="position:absolute;left:0;text-align:left;margin-left:300pt;margin-top:8.8pt;width:75pt;height:45pt;z-index:251651584" adj="2700" fillcolor="silver">
            <v:textbox>
              <w:txbxContent>
                <w:p w:rsidR="00356DB3" w:rsidRDefault="00356DB3" w:rsidP="008068DB">
                  <w:pPr>
                    <w:bidi/>
                    <w:rPr>
                      <w:b/>
                      <w:bCs/>
                      <w:rtl/>
                    </w:rPr>
                  </w:pPr>
                  <w:r w:rsidRPr="00ED10D9">
                    <w:rPr>
                      <w:b/>
                      <w:bCs/>
                    </w:rPr>
                    <w:t>Caps Lock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(3)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16" style="position:absolute;left:0;text-align:left;margin-left:246pt;margin-top:8.8pt;width:45pt;height:45pt;z-index:251650560" adj="2700" fillcolor="silver">
            <v:textbox style="mso-next-textbox:#_x0000_s1047">
              <w:txbxContent>
                <w:p w:rsidR="00356DB3" w:rsidRDefault="00356DB3" w:rsidP="005B5D0C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 w:rsidRPr="00ED10D9">
                    <w:rPr>
                      <w:b/>
                      <w:bCs/>
                    </w:rPr>
                    <w:t>Esc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(4)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16" style="position:absolute;left:0;text-align:left;margin-left:180pt;margin-top:8.8pt;width:57pt;height:45pt;z-index:251655680" adj="2700" fillcolor="silver">
            <v:textbox style="mso-next-textbox:#_x0000_s1048">
              <w:txbxContent>
                <w:p w:rsidR="00356DB3" w:rsidRDefault="00356DB3" w:rsidP="00A44AA7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 w:rsidRPr="00ED10D9"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</w:rPr>
                    <w:t>nsert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(5)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16" style="position:absolute;left:0;text-align:left;margin-left:108pt;margin-top:8.8pt;width:60pt;height:45pt;z-index:251656704" adj="2700" fillcolor="silver">
            <v:textbox style="mso-next-textbox:#_x0000_s1049">
              <w:txbxContent>
                <w:p w:rsidR="00356DB3" w:rsidRDefault="00356DB3" w:rsidP="00A44AA7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ED10D9">
                    <w:rPr>
                      <w:b/>
                      <w:bCs/>
                    </w:rPr>
                    <w:t>E</w:t>
                  </w:r>
                  <w:r>
                    <w:rPr>
                      <w:b/>
                      <w:bCs/>
                    </w:rPr>
                    <w:t>nter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(6)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16" style="position:absolute;left:0;text-align:left;margin-left:42pt;margin-top:8.8pt;width:57pt;height:45pt;z-index:251657728" adj="2700" fillcolor="silver">
            <v:textbox style="mso-next-textbox:#_x0000_s1050">
              <w:txbxContent>
                <w:p w:rsidR="00356DB3" w:rsidRDefault="00356DB3" w:rsidP="00A44AA7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 w:rsidRPr="00ED10D9">
                    <w:rPr>
                      <w:b/>
                      <w:bCs/>
                    </w:rPr>
                    <w:t>H</w:t>
                  </w:r>
                  <w:r>
                    <w:rPr>
                      <w:b/>
                      <w:bCs/>
                    </w:rPr>
                    <w:t>ome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(7)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16" style="position:absolute;left:0;text-align:left;margin-left:-18pt;margin-top:8.8pt;width:57pt;height:45pt;z-index:251658752" adj="2700" fillcolor="silver">
            <v:textbox style="mso-next-textbox:#_x0000_s1051">
              <w:txbxContent>
                <w:p w:rsidR="00356DB3" w:rsidRDefault="00356DB3" w:rsidP="00D44DD6">
                  <w:pPr>
                    <w:bidi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Shift</w:t>
                  </w:r>
                </w:p>
                <w:p w:rsidR="00356DB3" w:rsidRPr="00ED10D9" w:rsidRDefault="00356DB3" w:rsidP="00D44DD6">
                  <w:pPr>
                    <w:bidi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(8)</w:t>
                  </w:r>
                </w:p>
              </w:txbxContent>
            </v:textbox>
          </v:shape>
        </w:pict>
      </w:r>
    </w:p>
    <w:p w:rsidR="00356DB3" w:rsidRPr="001A0DE8" w:rsidRDefault="00356DB3" w:rsidP="005B5D0C">
      <w:pPr>
        <w:jc w:val="right"/>
        <w:rPr>
          <w:rtl/>
        </w:rPr>
      </w:pPr>
    </w:p>
    <w:p w:rsidR="00356DB3" w:rsidRPr="001A0DE8" w:rsidRDefault="00356DB3" w:rsidP="005B5D0C">
      <w:pPr>
        <w:jc w:val="right"/>
        <w:rPr>
          <w:b/>
          <w:bCs/>
          <w:rtl/>
        </w:rPr>
      </w:pPr>
      <w:r w:rsidRPr="001A0DE8">
        <w:rPr>
          <w:b/>
          <w:bCs/>
          <w:rtl/>
        </w:rPr>
        <w:t xml:space="preserve"> </w:t>
      </w:r>
    </w:p>
    <w:p w:rsidR="00356DB3" w:rsidRPr="001A0DE8" w:rsidRDefault="00356DB3" w:rsidP="00ED10D9">
      <w:pPr>
        <w:rPr>
          <w:b/>
          <w:bCs/>
          <w:rtl/>
        </w:rPr>
      </w:pPr>
      <w:r w:rsidRPr="001A0DE8">
        <w:rPr>
          <w:b/>
          <w:bCs/>
          <w:rtl/>
        </w:rPr>
        <w:t xml:space="preserve">                       </w:t>
      </w:r>
    </w:p>
    <w:p w:rsidR="00356DB3" w:rsidRPr="001A0DE8" w:rsidRDefault="00356DB3" w:rsidP="00CE46FD">
      <w:pPr>
        <w:tabs>
          <w:tab w:val="left" w:pos="206"/>
        </w:tabs>
        <w:bidi/>
        <w:ind w:left="360"/>
        <w:rPr>
          <w:rFonts w:cs="Traditional Arabic"/>
          <w:b/>
          <w:bCs/>
          <w:sz w:val="28"/>
          <w:szCs w:val="28"/>
          <w:rtl/>
        </w:rPr>
      </w:pPr>
    </w:p>
    <w:p w:rsidR="00356DB3" w:rsidRPr="001A0DE8" w:rsidRDefault="00356DB3" w:rsidP="00CE46FD">
      <w:pPr>
        <w:numPr>
          <w:ilvl w:val="0"/>
          <w:numId w:val="6"/>
        </w:numPr>
        <w:tabs>
          <w:tab w:val="left" w:pos="206"/>
        </w:tabs>
        <w:bidi/>
        <w:spacing w:line="360" w:lineRule="auto"/>
        <w:rPr>
          <w:rFonts w:eastAsia="Arial Unicode MS"/>
          <w:sz w:val="28"/>
          <w:szCs w:val="28"/>
        </w:rPr>
      </w:pPr>
      <w:r w:rsidRPr="001A0DE8">
        <w:rPr>
          <w:sz w:val="28"/>
          <w:szCs w:val="28"/>
          <w:rtl/>
        </w:rPr>
        <w:t>يحذف الحرف الذي يلي  المؤشر.</w:t>
      </w:r>
      <w:r w:rsidRPr="001A0DE8">
        <w:rPr>
          <w:sz w:val="28"/>
          <w:szCs w:val="28"/>
          <w:rtl/>
        </w:rPr>
        <w:tab/>
        <w:t>(   )</w:t>
      </w:r>
      <w:r w:rsidRPr="001A0DE8">
        <w:rPr>
          <w:sz w:val="28"/>
          <w:szCs w:val="28"/>
          <w:rtl/>
        </w:rPr>
        <w:tab/>
      </w:r>
    </w:p>
    <w:p w:rsidR="00356DB3" w:rsidRPr="001A0DE8" w:rsidRDefault="00356DB3" w:rsidP="00CE46FD">
      <w:pPr>
        <w:numPr>
          <w:ilvl w:val="0"/>
          <w:numId w:val="6"/>
        </w:numPr>
        <w:tabs>
          <w:tab w:val="left" w:pos="206"/>
        </w:tabs>
        <w:bidi/>
        <w:spacing w:line="360" w:lineRule="auto"/>
        <w:rPr>
          <w:rFonts w:eastAsia="Arial Unicode MS"/>
          <w:sz w:val="28"/>
          <w:szCs w:val="28"/>
        </w:rPr>
      </w:pPr>
      <w:r w:rsidRPr="001A0DE8">
        <w:rPr>
          <w:sz w:val="28"/>
          <w:szCs w:val="28"/>
          <w:rtl/>
        </w:rPr>
        <w:t xml:space="preserve">يستخدم عند كتابة الأحرف الكبيرة باللغة الانجليزية .   (   )                      </w:t>
      </w:r>
    </w:p>
    <w:p w:rsidR="00356DB3" w:rsidRPr="001A0DE8" w:rsidRDefault="00356DB3" w:rsidP="00CE46FD">
      <w:pPr>
        <w:numPr>
          <w:ilvl w:val="0"/>
          <w:numId w:val="6"/>
        </w:numPr>
        <w:tabs>
          <w:tab w:val="left" w:pos="206"/>
        </w:tabs>
        <w:bidi/>
        <w:spacing w:line="360" w:lineRule="auto"/>
        <w:rPr>
          <w:rFonts w:eastAsia="Arial Unicode MS"/>
          <w:sz w:val="28"/>
          <w:szCs w:val="28"/>
        </w:rPr>
      </w:pPr>
      <w:r w:rsidRPr="001A0DE8">
        <w:rPr>
          <w:sz w:val="28"/>
          <w:szCs w:val="28"/>
          <w:rtl/>
        </w:rPr>
        <w:t>يستخدم للخروج من المهمة بدون إتمامها .  (   )</w:t>
      </w:r>
    </w:p>
    <w:p w:rsidR="00356DB3" w:rsidRPr="001A0DE8" w:rsidRDefault="00356DB3" w:rsidP="00CE46FD">
      <w:pPr>
        <w:numPr>
          <w:ilvl w:val="0"/>
          <w:numId w:val="6"/>
        </w:numPr>
        <w:bidi/>
        <w:spacing w:line="360" w:lineRule="auto"/>
        <w:ind w:right="-1276"/>
        <w:rPr>
          <w:sz w:val="28"/>
          <w:szCs w:val="28"/>
        </w:rPr>
      </w:pPr>
      <w:r w:rsidRPr="001A0DE8">
        <w:rPr>
          <w:sz w:val="28"/>
          <w:szCs w:val="28"/>
          <w:rtl/>
        </w:rPr>
        <w:t>نقل المؤشر إلى بداية السطر .(   )</w:t>
      </w:r>
    </w:p>
    <w:p w:rsidR="00356DB3" w:rsidRPr="001A0DE8" w:rsidRDefault="00356DB3" w:rsidP="00CE46FD">
      <w:pPr>
        <w:numPr>
          <w:ilvl w:val="0"/>
          <w:numId w:val="6"/>
        </w:numPr>
        <w:bidi/>
        <w:spacing w:line="360" w:lineRule="auto"/>
        <w:ind w:right="-1276"/>
        <w:rPr>
          <w:sz w:val="28"/>
          <w:szCs w:val="28"/>
          <w:rtl/>
        </w:rPr>
      </w:pPr>
      <w:r w:rsidRPr="001A0DE8">
        <w:rPr>
          <w:sz w:val="28"/>
          <w:szCs w:val="28"/>
          <w:rtl/>
        </w:rPr>
        <w:t>يستخدم لإدخال الأوامر إلى الجهاز، والانتقال إلى فقرة أو سطر جديد .(   )</w:t>
      </w:r>
    </w:p>
    <w:p w:rsidR="00356DB3" w:rsidRPr="001A0DE8" w:rsidRDefault="00356DB3" w:rsidP="00CE46FD">
      <w:pPr>
        <w:numPr>
          <w:ilvl w:val="0"/>
          <w:numId w:val="6"/>
        </w:numPr>
        <w:bidi/>
        <w:spacing w:line="360" w:lineRule="auto"/>
        <w:ind w:right="-1276"/>
        <w:rPr>
          <w:sz w:val="28"/>
          <w:szCs w:val="28"/>
        </w:rPr>
      </w:pPr>
      <w:r w:rsidRPr="001A0DE8">
        <w:rPr>
          <w:sz w:val="28"/>
          <w:szCs w:val="28"/>
          <w:rtl/>
        </w:rPr>
        <w:t>يستخدم لإضافة حرف أو أكثر داخل الكلمة  .(   )</w:t>
      </w:r>
    </w:p>
    <w:p w:rsidR="00356DB3" w:rsidRPr="001A0DE8" w:rsidRDefault="00356DB3" w:rsidP="00A44AA7">
      <w:pPr>
        <w:jc w:val="right"/>
        <w:rPr>
          <w:rFonts w:ascii="Sakkal Majalla" w:hAnsi="Sakkal Majalla" w:cs="Monotype Koufi"/>
          <w:b/>
          <w:bCs/>
          <w:sz w:val="28"/>
          <w:szCs w:val="28"/>
          <w:rtl/>
        </w:rPr>
      </w:pPr>
    </w:p>
    <w:p w:rsidR="00356DB3" w:rsidRPr="001A0DE8" w:rsidRDefault="00356DB3" w:rsidP="00D44DD6">
      <w:pPr>
        <w:jc w:val="right"/>
        <w:rPr>
          <w:rFonts w:ascii="Sakkal Majalla" w:hAnsi="Sakkal Majalla" w:cs="Monotype Koufi"/>
          <w:b/>
          <w:bCs/>
          <w:sz w:val="32"/>
          <w:szCs w:val="32"/>
          <w:rtl/>
        </w:rPr>
      </w:pPr>
      <w:r w:rsidRPr="001A0DE8">
        <w:rPr>
          <w:rFonts w:ascii="Sakkal Majalla" w:hAnsi="Sakkal Majalla" w:cs="Monotype Koufi"/>
          <w:b/>
          <w:bCs/>
          <w:sz w:val="28"/>
          <w:szCs w:val="28"/>
          <w:rtl/>
        </w:rPr>
        <w:t>ب)   أملئي الفراغات التالية بالكلمات المناسبة :( درجتان</w:t>
      </w:r>
      <w:r w:rsidRPr="001A0DE8">
        <w:rPr>
          <w:rFonts w:ascii="Sakkal Majalla" w:hAnsi="Sakkal Majalla" w:cs="Monotype Koufi"/>
          <w:b/>
          <w:bCs/>
          <w:sz w:val="32"/>
          <w:szCs w:val="32"/>
          <w:rtl/>
        </w:rPr>
        <w:t>)</w:t>
      </w:r>
    </w:p>
    <w:p w:rsidR="00356DB3" w:rsidRPr="001A0DE8" w:rsidRDefault="00356DB3" w:rsidP="00C100C5">
      <w:pPr>
        <w:bidi/>
        <w:rPr>
          <w:rFonts w:ascii="Sakkal Majalla" w:hAnsi="Sakkal Majalla" w:cs="Monotype Koufi"/>
          <w:b/>
          <w:bCs/>
          <w:sz w:val="32"/>
          <w:szCs w:val="32"/>
          <w:rtl/>
        </w:rPr>
      </w:pPr>
      <w:r w:rsidRPr="001A0DE8">
        <w:rPr>
          <w:rFonts w:ascii="Sakkal Majalla" w:hAnsi="Sakkal Majalla" w:cs="Monotype Koufi"/>
          <w:b/>
          <w:bCs/>
          <w:sz w:val="32"/>
          <w:szCs w:val="32"/>
          <w:rtl/>
        </w:rPr>
        <w:t xml:space="preserve">(الابهام- السفلي- </w:t>
      </w:r>
      <w:r>
        <w:rPr>
          <w:rFonts w:ascii="Sakkal Majalla" w:hAnsi="Sakkal Majalla" w:cs="Monotype Koufi"/>
          <w:b/>
          <w:bCs/>
          <w:sz w:val="32"/>
          <w:szCs w:val="32"/>
        </w:rPr>
        <w:t>Shift</w:t>
      </w:r>
      <w:r w:rsidRPr="001A0DE8">
        <w:rPr>
          <w:rFonts w:ascii="Sakkal Majalla" w:hAnsi="Sakkal Majalla" w:cs="Monotype Koufi"/>
          <w:b/>
          <w:bCs/>
          <w:sz w:val="32"/>
          <w:szCs w:val="32"/>
          <w:rtl/>
        </w:rPr>
        <w:t xml:space="preserve">- </w:t>
      </w:r>
      <w:r w:rsidRPr="001A0DE8">
        <w:rPr>
          <w:rFonts w:ascii="Sakkal Majalla" w:hAnsi="Sakkal Majalla" w:cs="Monotype Koufi"/>
          <w:b/>
          <w:bCs/>
          <w:sz w:val="32"/>
          <w:szCs w:val="32"/>
        </w:rPr>
        <w:t>A</w:t>
      </w:r>
      <w:r>
        <w:rPr>
          <w:rFonts w:ascii="Sakkal Majalla" w:hAnsi="Sakkal Majalla" w:cs="Monotype Koufi"/>
          <w:b/>
          <w:bCs/>
          <w:sz w:val="32"/>
          <w:szCs w:val="32"/>
        </w:rPr>
        <w:t>lt</w:t>
      </w:r>
      <w:r w:rsidRPr="001A0DE8">
        <w:rPr>
          <w:rFonts w:ascii="Sakkal Majalla" w:hAnsi="Sakkal Majalla" w:cs="Monotype Koufi"/>
          <w:b/>
          <w:bCs/>
          <w:sz w:val="32"/>
          <w:szCs w:val="32"/>
          <w:rtl/>
        </w:rPr>
        <w:t>)</w:t>
      </w:r>
    </w:p>
    <w:p w:rsidR="00356DB3" w:rsidRPr="001A0DE8" w:rsidRDefault="00356DB3" w:rsidP="00CE46FD">
      <w:pPr>
        <w:spacing w:line="360" w:lineRule="auto"/>
        <w:jc w:val="right"/>
        <w:rPr>
          <w:sz w:val="28"/>
          <w:szCs w:val="28"/>
          <w:rtl/>
        </w:rPr>
      </w:pPr>
      <w:r w:rsidRPr="001A0DE8">
        <w:rPr>
          <w:rFonts w:ascii="Sakkal Majalla" w:hAnsi="Sakkal Majalla" w:cs="Sakkal Majalla"/>
          <w:sz w:val="32"/>
          <w:szCs w:val="32"/>
          <w:rtl/>
        </w:rPr>
        <w:t>1</w:t>
      </w:r>
      <w:r w:rsidRPr="001A0DE8">
        <w:rPr>
          <w:sz w:val="28"/>
          <w:szCs w:val="28"/>
          <w:rtl/>
        </w:rPr>
        <w:t>- تعد أحرف الصف .................................... من أقل الأحرف استخداماً في اللغة العربية.</w:t>
      </w:r>
    </w:p>
    <w:p w:rsidR="00356DB3" w:rsidRPr="001A0DE8" w:rsidRDefault="00356DB3" w:rsidP="00CE46FD">
      <w:pPr>
        <w:spacing w:line="360" w:lineRule="auto"/>
        <w:jc w:val="right"/>
        <w:rPr>
          <w:sz w:val="28"/>
          <w:szCs w:val="28"/>
          <w:rtl/>
        </w:rPr>
      </w:pPr>
      <w:r w:rsidRPr="001A0DE8">
        <w:rPr>
          <w:sz w:val="28"/>
          <w:szCs w:val="28"/>
          <w:rtl/>
        </w:rPr>
        <w:t>2- لتحويل الكتابه من اللغة العربيه الى الانجليزيه اضغط مفتاح ........................ مع مفتاح........................... في نفس الوقت.</w:t>
      </w:r>
    </w:p>
    <w:p w:rsidR="00356DB3" w:rsidRPr="001A0DE8" w:rsidRDefault="00356DB3" w:rsidP="00CE46FD">
      <w:pPr>
        <w:bidi/>
        <w:spacing w:line="360" w:lineRule="auto"/>
        <w:rPr>
          <w:sz w:val="28"/>
          <w:szCs w:val="28"/>
          <w:rtl/>
        </w:rPr>
      </w:pPr>
      <w:r w:rsidRPr="001A0DE8">
        <w:rPr>
          <w:sz w:val="28"/>
          <w:szCs w:val="28"/>
          <w:rtl/>
        </w:rPr>
        <w:t xml:space="preserve">3- مفتاح المسافه او </w:t>
      </w:r>
      <w:r w:rsidRPr="001A0DE8">
        <w:rPr>
          <w:sz w:val="28"/>
          <w:szCs w:val="28"/>
        </w:rPr>
        <w:t>SPACE</w:t>
      </w:r>
      <w:r w:rsidRPr="001A0DE8">
        <w:rPr>
          <w:sz w:val="28"/>
          <w:szCs w:val="28"/>
          <w:rtl/>
        </w:rPr>
        <w:t xml:space="preserve">  في لوحة المفاتيح من اختصاص اصبع ............................</w:t>
      </w:r>
    </w:p>
    <w:p w:rsidR="00356DB3" w:rsidRPr="001A0DE8" w:rsidRDefault="00356DB3" w:rsidP="005F7FBE">
      <w:pPr>
        <w:rPr>
          <w:rFonts w:ascii="Sakkal Majalla" w:hAnsi="Sakkal Majalla" w:cs="Sakkal Majalla"/>
          <w:sz w:val="32"/>
          <w:szCs w:val="32"/>
        </w:rPr>
      </w:pPr>
    </w:p>
    <w:p w:rsidR="00356DB3" w:rsidRPr="006415AC" w:rsidRDefault="00356DB3" w:rsidP="005F7FBE">
      <w:pPr>
        <w:rPr>
          <w:rFonts w:ascii="Sakkal Majalla" w:hAnsi="Sakkal Majalla" w:cs="Sakkal Majalla"/>
          <w:b/>
          <w:bCs/>
          <w:sz w:val="32"/>
          <w:szCs w:val="32"/>
        </w:rPr>
      </w:pPr>
      <w:r>
        <w:rPr>
          <w:noProof/>
        </w:rPr>
        <w:pict>
          <v:line id="_x0000_s1052" style="position:absolute;z-index:251664896" from="1in,20.7pt" to="462pt,20.7pt" strokeweight="2.25pt">
            <w10:wrap type="square"/>
          </v:line>
        </w:pict>
      </w:r>
      <w:r w:rsidRPr="006415AC">
        <w:rPr>
          <w:rFonts w:ascii="Sakkal Majalla" w:hAnsi="Sakkal Majalla" w:cs="Sakkal Majalla"/>
          <w:b/>
          <w:bCs/>
          <w:sz w:val="32"/>
          <w:szCs w:val="32"/>
          <w:rtl/>
        </w:rPr>
        <w:t>انتهت الاسئلة</w:t>
      </w:r>
    </w:p>
    <w:p w:rsidR="00356DB3" w:rsidRPr="001A0DE8" w:rsidRDefault="00356DB3" w:rsidP="005F7FBE">
      <w:pPr>
        <w:jc w:val="center"/>
        <w:rPr>
          <w:rFonts w:ascii="Traditional Arabic" w:hAnsi="Traditional Arabic" w:cs="Traditional Arabic"/>
          <w:sz w:val="28"/>
          <w:szCs w:val="28"/>
          <w:rtl/>
        </w:rPr>
      </w:pPr>
    </w:p>
    <w:sectPr w:rsidR="00356DB3" w:rsidRPr="001A0DE8" w:rsidSect="00CE46FD">
      <w:footerReference w:type="even" r:id="rId8"/>
      <w:footerReference w:type="default" r:id="rId9"/>
      <w:pgSz w:w="11906" w:h="16838"/>
      <w:pgMar w:top="851" w:right="1134" w:bottom="851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DB3" w:rsidRDefault="00356DB3">
      <w:r>
        <w:separator/>
      </w:r>
    </w:p>
  </w:endnote>
  <w:endnote w:type="continuationSeparator" w:id="0">
    <w:p w:rsidR="00356DB3" w:rsidRDefault="00356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L-Hor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B3" w:rsidRDefault="00356DB3" w:rsidP="001A0DE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DB3" w:rsidRDefault="00356DB3" w:rsidP="005F7FBE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B3" w:rsidRDefault="00356DB3" w:rsidP="001A0DE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56DB3" w:rsidRDefault="00356DB3" w:rsidP="005F7F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DB3" w:rsidRDefault="00356DB3">
      <w:r>
        <w:separator/>
      </w:r>
    </w:p>
  </w:footnote>
  <w:footnote w:type="continuationSeparator" w:id="0">
    <w:p w:rsidR="00356DB3" w:rsidRDefault="00356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A0290"/>
    <w:multiLevelType w:val="hybridMultilevel"/>
    <w:tmpl w:val="071ACEA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1">
    <w:nsid w:val="35F37B02"/>
    <w:multiLevelType w:val="hybridMultilevel"/>
    <w:tmpl w:val="C87E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CB32CE"/>
    <w:multiLevelType w:val="hybridMultilevel"/>
    <w:tmpl w:val="A49C9BAE"/>
    <w:lvl w:ilvl="0" w:tplc="D22439C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36107F8"/>
    <w:multiLevelType w:val="hybridMultilevel"/>
    <w:tmpl w:val="D02E09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78334A"/>
    <w:multiLevelType w:val="hybridMultilevel"/>
    <w:tmpl w:val="DB9A4714"/>
    <w:lvl w:ilvl="0" w:tplc="48065F08">
      <w:start w:val="1"/>
      <w:numFmt w:val="bullet"/>
      <w:lvlText w:val=""/>
      <w:lvlJc w:val="left"/>
      <w:pPr>
        <w:ind w:left="644" w:hanging="360"/>
      </w:pPr>
      <w:rPr>
        <w:rFonts w:ascii="Wingdings" w:hAnsi="Wingdings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5D0C"/>
    <w:rsid w:val="00025276"/>
    <w:rsid w:val="0007668D"/>
    <w:rsid w:val="000F52BD"/>
    <w:rsid w:val="00111A80"/>
    <w:rsid w:val="001A0DE8"/>
    <w:rsid w:val="001C29B3"/>
    <w:rsid w:val="001D62AD"/>
    <w:rsid w:val="001D70FA"/>
    <w:rsid w:val="00220D93"/>
    <w:rsid w:val="002237D7"/>
    <w:rsid w:val="002F53B3"/>
    <w:rsid w:val="003172DA"/>
    <w:rsid w:val="00356DB3"/>
    <w:rsid w:val="003F48F4"/>
    <w:rsid w:val="00405A0A"/>
    <w:rsid w:val="00463261"/>
    <w:rsid w:val="004A261D"/>
    <w:rsid w:val="00526C85"/>
    <w:rsid w:val="005461A6"/>
    <w:rsid w:val="005B5D0C"/>
    <w:rsid w:val="005C4161"/>
    <w:rsid w:val="005E4268"/>
    <w:rsid w:val="005F7FBE"/>
    <w:rsid w:val="006415AC"/>
    <w:rsid w:val="006533EC"/>
    <w:rsid w:val="0066514E"/>
    <w:rsid w:val="006B175E"/>
    <w:rsid w:val="006B419B"/>
    <w:rsid w:val="006F2C78"/>
    <w:rsid w:val="007535CA"/>
    <w:rsid w:val="00766FDD"/>
    <w:rsid w:val="008068DB"/>
    <w:rsid w:val="00872F3B"/>
    <w:rsid w:val="008746E5"/>
    <w:rsid w:val="008B5B3B"/>
    <w:rsid w:val="008D6095"/>
    <w:rsid w:val="009411B5"/>
    <w:rsid w:val="009A69DA"/>
    <w:rsid w:val="00A44AA7"/>
    <w:rsid w:val="00AE4193"/>
    <w:rsid w:val="00B07AEB"/>
    <w:rsid w:val="00B12995"/>
    <w:rsid w:val="00C100C5"/>
    <w:rsid w:val="00C8487B"/>
    <w:rsid w:val="00CE076B"/>
    <w:rsid w:val="00CE46FD"/>
    <w:rsid w:val="00D44DD6"/>
    <w:rsid w:val="00D604EF"/>
    <w:rsid w:val="00DC2528"/>
    <w:rsid w:val="00E6642C"/>
    <w:rsid w:val="00ED10D9"/>
    <w:rsid w:val="00EF67B6"/>
    <w:rsid w:val="00F526F5"/>
    <w:rsid w:val="00F6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0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سرد الفقرات1"/>
    <w:basedOn w:val="Normal"/>
    <w:uiPriority w:val="99"/>
    <w:rsid w:val="005B5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B5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5D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B5D0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B5D0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5F7F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5A0A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F7F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9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2</Pages>
  <Words>240</Words>
  <Characters>1369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n</cp:lastModifiedBy>
  <cp:revision>12</cp:revision>
  <cp:lastPrinted>2012-04-14T20:32:00Z</cp:lastPrinted>
  <dcterms:created xsi:type="dcterms:W3CDTF">2011-03-21T14:10:00Z</dcterms:created>
  <dcterms:modified xsi:type="dcterms:W3CDTF">2012-04-21T17:46:00Z</dcterms:modified>
</cp:coreProperties>
</file>